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41" w:type="dxa"/>
        <w:tblLayout w:type="fixed"/>
        <w:tblLook w:val="01E0" w:firstRow="1" w:lastRow="1" w:firstColumn="1" w:lastColumn="1" w:noHBand="0" w:noVBand="0"/>
      </w:tblPr>
      <w:tblGrid>
        <w:gridCol w:w="468"/>
        <w:gridCol w:w="10620"/>
        <w:gridCol w:w="1620"/>
        <w:gridCol w:w="1620"/>
        <w:gridCol w:w="1613"/>
      </w:tblGrid>
      <w:tr w:rsidR="00F661EB" w:rsidRPr="009A63EA">
        <w:trPr>
          <w:cantSplit/>
          <w:trHeight w:val="905"/>
          <w:tblHeader/>
        </w:trPr>
        <w:tc>
          <w:tcPr>
            <w:tcW w:w="110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partite di giro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conto terzi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F661EB" w:rsidRPr="009A63EA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CE2B13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</w:t>
            </w:r>
          </w:p>
        </w:tc>
      </w:tr>
      <w:tr w:rsidR="007A47FB" w:rsidRPr="00BC1746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7A47FB" w:rsidRPr="00BC1746" w:rsidRDefault="00CE2B13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7A47FB" w:rsidRPr="00BC1746" w:rsidRDefault="00CE2B13" w:rsidP="005B5D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99</w:t>
            </w:r>
          </w:p>
        </w:tc>
        <w:tc>
          <w:tcPr>
            <w:tcW w:w="10620" w:type="dxa"/>
            <w:tcBorders>
              <w:top w:val="double" w:sz="4" w:space="0" w:color="auto"/>
              <w:bottom w:val="nil"/>
            </w:tcBorders>
          </w:tcPr>
          <w:p w:rsidR="007A47FB" w:rsidRPr="00BC1746" w:rsidRDefault="00CE2B13" w:rsidP="00BC1746">
            <w:pPr>
              <w:rPr>
                <w:b/>
                <w:sz w:val="6"/>
                <w:szCs w:val="6"/>
              </w:rPr>
            </w:pPr>
          </w:p>
          <w:p w:rsidR="007A47FB" w:rsidRDefault="00CE2B13" w:rsidP="00BC1746">
            <w:pPr>
              <w:rPr>
                <w:b/>
                <w:sz w:val="8"/>
                <w:szCs w:val="8"/>
              </w:rPr>
            </w:pPr>
            <w:r>
              <w:rPr>
                <w:b/>
                <w:noProof/>
                <w:sz w:val="16"/>
                <w:szCs w:val="16"/>
              </w:rPr>
              <w:t>Missione 99 - SERVIZI PER CONTO TERZI</w:t>
            </w:r>
          </w:p>
          <w:p w:rsidR="007A47FB" w:rsidRPr="00BC1746" w:rsidRDefault="00CE2B13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CE2B13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CE2B13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7A47FB" w:rsidRPr="00BC1746" w:rsidRDefault="00CE2B13" w:rsidP="005B5DE2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CE2B13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01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CE2B13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SERVIZI PER CONTO TERZI - PARTITE DI GIRO</w:t>
            </w:r>
          </w:p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429.000,00</w:t>
            </w: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CE2B13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CE2B13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ANTICIPAZIONI PER IL FINANZIAMENTO DEL SISTEMA SANITARIO NAZIONALE</w:t>
            </w:r>
          </w:p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CE2B13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CE2B13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CE2B13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Missione 99 - SERVIZI PER CONTO TERZI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CE2B13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CE2B13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CE2B13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CE2B13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</w:tbl>
    <w:p w:rsidR="00CE2B13" w:rsidRDefault="00CE2B13"/>
    <w:sectPr w:rsidR="00CE2B13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B13" w:rsidRDefault="00CE2B13">
      <w:r>
        <w:separator/>
      </w:r>
    </w:p>
  </w:endnote>
  <w:endnote w:type="continuationSeparator" w:id="0">
    <w:p w:rsidR="00CE2B13" w:rsidRDefault="00CE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B13" w:rsidRDefault="00CE2B13">
      <w:r>
        <w:separator/>
      </w:r>
    </w:p>
  </w:footnote>
  <w:footnote w:type="continuationSeparator" w:id="0">
    <w:p w:rsidR="00CE2B13" w:rsidRDefault="00CE2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CE2B13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CE2B13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 xml:space="preserve">PER </w:t>
          </w:r>
          <w:r>
            <w:rPr>
              <w:rFonts w:ascii="Verdana" w:hAnsi="Verdana"/>
              <w:sz w:val="20"/>
              <w:szCs w:val="20"/>
            </w:rPr>
            <w:t>SERVIZI PER CONTO TERZI E PARTITE DI GIRO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CE2B13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2021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CE2B13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3E0CDF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3E0CDF"/>
    <w:rsid w:val="00437EA3"/>
    <w:rsid w:val="008B6FD8"/>
    <w:rsid w:val="008F0183"/>
    <w:rsid w:val="009A0535"/>
    <w:rsid w:val="00A21ED5"/>
    <w:rsid w:val="00CE2B13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D201E1-C8AB-4999-854F-E9643DED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2019-02-23T17:15:00Z</dcterms:created>
  <dcterms:modified xsi:type="dcterms:W3CDTF">2019-02-23T17:15:00Z</dcterms:modified>
</cp:coreProperties>
</file>